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F499F" w14:textId="77777777" w:rsidR="00FD6074" w:rsidRDefault="00FD6074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CRUSE</w:t>
      </w:r>
      <w:r>
        <w:rPr>
          <w:rFonts w:ascii="Times New Roman" w:hAnsi="Times New Roman" w:cs="Times New Roman"/>
          <w:sz w:val="24"/>
          <w:szCs w:val="24"/>
        </w:rPr>
        <w:t xml:space="preserve">      (fl.1479)</w:t>
      </w:r>
    </w:p>
    <w:p w14:paraId="01181D53" w14:textId="77777777" w:rsidR="00FD6074" w:rsidRDefault="00FD6074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Yeoman of the Crown.</w:t>
      </w:r>
    </w:p>
    <w:p w14:paraId="1529B459" w14:textId="77777777" w:rsidR="00FD6074" w:rsidRDefault="00FD6074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880D6" w14:textId="77777777" w:rsidR="00FD6074" w:rsidRDefault="00FD6074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14C00D" w14:textId="77777777" w:rsidR="00807E17" w:rsidRDefault="00807E17" w:rsidP="00807E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Mar.1478</w:t>
      </w:r>
      <w:r>
        <w:rPr>
          <w:rFonts w:ascii="Times New Roman" w:hAnsi="Times New Roman" w:cs="Times New Roman"/>
          <w:sz w:val="24"/>
          <w:szCs w:val="24"/>
        </w:rPr>
        <w:tab/>
        <w:t>He was appointed to the office of Bailiff of Opsham, Westgate, Exeter, and</w:t>
      </w:r>
    </w:p>
    <w:p w14:paraId="28188A17" w14:textId="77777777" w:rsidR="00807E17" w:rsidRDefault="00807E17" w:rsidP="00807E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Bailiff of Columb St.John, Devon.    (C.P.R. 1476-85 p.76)</w:t>
      </w:r>
    </w:p>
    <w:p w14:paraId="333576A1" w14:textId="7196BCF3" w:rsidR="00807E17" w:rsidRDefault="00807E17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May1478</w:t>
      </w:r>
      <w:r>
        <w:rPr>
          <w:rFonts w:ascii="Times New Roman" w:hAnsi="Times New Roman" w:cs="Times New Roman"/>
          <w:sz w:val="24"/>
          <w:szCs w:val="24"/>
        </w:rPr>
        <w:tab/>
        <w:t>He and Thomas Greyson(q.v.) were granted custody of the King’s quay and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crane of Opstam.   (C.P.R. 1476-85 p.97)</w:t>
      </w:r>
    </w:p>
    <w:p w14:paraId="07739A87" w14:textId="77777777" w:rsidR="00FD6074" w:rsidRDefault="00FD6074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Feb.1479</w:t>
      </w:r>
      <w:r>
        <w:rPr>
          <w:rFonts w:ascii="Times New Roman" w:hAnsi="Times New Roman" w:cs="Times New Roman"/>
          <w:sz w:val="24"/>
          <w:szCs w:val="24"/>
        </w:rPr>
        <w:tab/>
        <w:t>He was granted the office of Bailiff of the hundred of Hauridge, Devon.</w:t>
      </w:r>
    </w:p>
    <w:p w14:paraId="78FBE3D0" w14:textId="77777777" w:rsidR="00FD6074" w:rsidRDefault="00FD6074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p.137)</w:t>
      </w:r>
    </w:p>
    <w:p w14:paraId="725F9A4C" w14:textId="77777777" w:rsidR="00FD6074" w:rsidRDefault="00FD6074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AF39A3" w14:textId="77777777" w:rsidR="00FD6074" w:rsidRDefault="00FD6074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430EEF" w14:textId="77777777" w:rsidR="00FD6074" w:rsidRDefault="00FD6074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0CC3AC24" w14:textId="447F4B1C" w:rsidR="00807E17" w:rsidRDefault="00807E17" w:rsidP="00FD6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December 2025</w:t>
      </w:r>
    </w:p>
    <w:p w14:paraId="32105C7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F1BE2" w14:textId="77777777" w:rsidR="00FD6074" w:rsidRDefault="00FD6074" w:rsidP="009139A6">
      <w:r>
        <w:separator/>
      </w:r>
    </w:p>
  </w:endnote>
  <w:endnote w:type="continuationSeparator" w:id="0">
    <w:p w14:paraId="2C528041" w14:textId="77777777" w:rsidR="00FD6074" w:rsidRDefault="00FD60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299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439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72D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94B5B" w14:textId="77777777" w:rsidR="00FD6074" w:rsidRDefault="00FD6074" w:rsidP="009139A6">
      <w:r>
        <w:separator/>
      </w:r>
    </w:p>
  </w:footnote>
  <w:footnote w:type="continuationSeparator" w:id="0">
    <w:p w14:paraId="29C9DDFE" w14:textId="77777777" w:rsidR="00FD6074" w:rsidRDefault="00FD60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653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69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7ED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074"/>
    <w:rsid w:val="000666E0"/>
    <w:rsid w:val="002510B7"/>
    <w:rsid w:val="005C130B"/>
    <w:rsid w:val="00807E17"/>
    <w:rsid w:val="00826F5C"/>
    <w:rsid w:val="009139A6"/>
    <w:rsid w:val="009448BB"/>
    <w:rsid w:val="00A3176C"/>
    <w:rsid w:val="00AE65F8"/>
    <w:rsid w:val="00BA00AB"/>
    <w:rsid w:val="00CB4ED9"/>
    <w:rsid w:val="00E42980"/>
    <w:rsid w:val="00EB3209"/>
    <w:rsid w:val="00F5287F"/>
    <w:rsid w:val="00FD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B9839"/>
  <w15:chartTrackingRefBased/>
  <w15:docId w15:val="{7349807E-2AD3-44A6-92B4-54350E9BA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59</Words>
  <Characters>412</Characters>
  <Application>Microsoft Office Word</Application>
  <DocSecurity>0</DocSecurity>
  <Lines>17</Lines>
  <Paragraphs>10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2021-05-15T18:31:00Z</dcterms:created>
  <dcterms:modified xsi:type="dcterms:W3CDTF">2025-12-01T17:20:00Z</dcterms:modified>
</cp:coreProperties>
</file>